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A5" w:rsidRDefault="001403A5" w:rsidP="00864682">
      <w:pPr>
        <w:tabs>
          <w:tab w:val="left" w:pos="9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Adı Soyadı: </w:t>
      </w:r>
      <w:r>
        <w:rPr>
          <w:rFonts w:ascii="Arial" w:hAnsi="Arial" w:cs="Arial"/>
        </w:rPr>
        <w:tab/>
        <w:t>21.03.2015</w:t>
      </w:r>
    </w:p>
    <w:p w:rsidR="001403A5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No: </w:t>
      </w:r>
    </w:p>
    <w:p w:rsidR="001403A5" w:rsidRDefault="001403A5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403A5" w:rsidRPr="00864682" w:rsidRDefault="001403A5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2014-2015 </w:t>
      </w:r>
      <w:r w:rsidRPr="00864682">
        <w:rPr>
          <w:rFonts w:ascii="Arial" w:hAnsi="Arial" w:cs="Arial"/>
        </w:rPr>
        <w:t xml:space="preserve"> EĞİTİM ÖĞRETİM YILI TAHSİN YENTUR İLKOKULU 4/C SINIFI</w:t>
      </w:r>
    </w:p>
    <w:p w:rsidR="001403A5" w:rsidRDefault="001403A5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64682">
        <w:rPr>
          <w:rFonts w:ascii="Arial" w:hAnsi="Arial" w:cs="Arial"/>
        </w:rPr>
        <w:t>TÜRKÇE DERSİ 2. DÖNEM 1. YAZILI SORULARI</w:t>
      </w:r>
    </w:p>
    <w:p w:rsidR="001403A5" w:rsidRDefault="001403A5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403A5" w:rsidRPr="00C6794F" w:rsidRDefault="001403A5" w:rsidP="00C67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C6794F">
        <w:rPr>
          <w:rFonts w:ascii="Arial" w:hAnsi="Arial" w:cs="Arial"/>
          <w:sz w:val="20"/>
          <w:szCs w:val="20"/>
        </w:rPr>
        <w:t>Bir gün Nasrettin Hoca eşeğine binmiş, pazara gidiyormuş. Üstelik pek de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keyifliymiş. Eşeğin üstünde bir türkü tutturmuş, öylece yol alıyormuş. Mahallenin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çocukları da oyun oynuyorlarmış.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Hoca, tam mahallenin orta yerinde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çocukların oyun oynadığı yere geldiğinde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birden eşeği tökezlemiş. Bunun sonucunda Hoca, kendisini yerde buluvermiş.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Onun düştüğünü gören çocuklar, gülüşerek koşmuşlar, Hoca’nın çevresinde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toplanarak bağrışmaya başlamışlar:</w:t>
      </w:r>
    </w:p>
    <w:p w:rsidR="001403A5" w:rsidRPr="00C6794F" w:rsidRDefault="001403A5" w:rsidP="00C67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94F">
        <w:rPr>
          <w:rFonts w:ascii="Arial" w:hAnsi="Arial" w:cs="Arial"/>
          <w:sz w:val="20"/>
          <w:szCs w:val="20"/>
        </w:rPr>
        <w:t xml:space="preserve">— 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Hoca düştü! Hoca düştü!</w:t>
      </w:r>
    </w:p>
    <w:p w:rsidR="001403A5" w:rsidRDefault="001403A5" w:rsidP="00C67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94F">
        <w:rPr>
          <w:rFonts w:ascii="Arial" w:hAnsi="Arial" w:cs="Arial"/>
          <w:sz w:val="20"/>
          <w:szCs w:val="20"/>
        </w:rPr>
        <w:t>Bu duruma Hoca’nın canı sıkılmış. Üstünü başını silkelerken çocuklara ters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ters bakmış:</w:t>
      </w:r>
    </w:p>
    <w:p w:rsidR="001403A5" w:rsidRDefault="001403A5" w:rsidP="00C6794F">
      <w:pPr>
        <w:rPr>
          <w:rFonts w:ascii="Arial" w:hAnsi="Arial" w:cs="Arial"/>
          <w:sz w:val="20"/>
          <w:szCs w:val="20"/>
        </w:rPr>
      </w:pPr>
      <w:r w:rsidRPr="00C6794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 Düşmeseydim de inecektim zaten. Demiş </w:t>
      </w:r>
    </w:p>
    <w:p w:rsidR="001403A5" w:rsidRDefault="001403A5" w:rsidP="00C6794F">
      <w:pPr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18"/>
          <w:szCs w:val="18"/>
        </w:rPr>
        <w:sectPr w:rsidR="001403A5" w:rsidSect="00C6794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403A5" w:rsidRDefault="001403A5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Bold" w:hAnsi="HelveticaOTF-Bold" w:cs="HelveticaOTF-Bold"/>
          <w:b/>
          <w:bCs/>
          <w:sz w:val="18"/>
          <w:szCs w:val="18"/>
        </w:rPr>
        <w:t xml:space="preserve">1. </w:t>
      </w:r>
      <w:r w:rsidRPr="00C30EF3">
        <w:rPr>
          <w:rFonts w:ascii="HelveticaOTF-Medium" w:hAnsi="HelveticaOTF-Medium" w:cs="HelveticaOTF-Medium"/>
          <w:b/>
          <w:bCs/>
          <w:sz w:val="18"/>
          <w:szCs w:val="18"/>
        </w:rPr>
        <w:t>Aşağıdaki yargılardan metinle ilişkili olanları bulup işaretleyiniz</w:t>
      </w:r>
      <w:r w:rsidRPr="00864682">
        <w:rPr>
          <w:rFonts w:ascii="HelveticaOTF-Medium" w:hAnsi="HelveticaOTF-Medium" w:cs="HelveticaOTF-Medium"/>
          <w:sz w:val="18"/>
          <w:szCs w:val="18"/>
        </w:rPr>
        <w:t>.</w:t>
      </w:r>
    </w:p>
    <w:p w:rsidR="001403A5" w:rsidRPr="00864682" w:rsidRDefault="001403A5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</w:p>
    <w:p w:rsidR="001403A5" w:rsidRPr="00864682" w:rsidRDefault="001403A5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</w:t>
      </w:r>
      <w:r>
        <w:rPr>
          <w:rFonts w:ascii="HelveticaOTF-Medium" w:hAnsi="HelveticaOTF-Medium" w:cs="HelveticaOTF-Medium"/>
          <w:sz w:val="18"/>
          <w:szCs w:val="18"/>
        </w:rPr>
        <w:t>X</w:t>
      </w:r>
      <w:r w:rsidRPr="00864682">
        <w:rPr>
          <w:rFonts w:ascii="HelveticaOTF-Medium" w:hAnsi="HelveticaOTF-Medium" w:cs="HelveticaOTF-Medium"/>
          <w:sz w:val="18"/>
          <w:szCs w:val="18"/>
        </w:rPr>
        <w:t xml:space="preserve"> ) Nasrettin Hoca, eşeğine binmiş, </w:t>
      </w:r>
      <w:r>
        <w:rPr>
          <w:rFonts w:ascii="HelveticaOTF-Medium" w:hAnsi="HelveticaOTF-Medium" w:cs="HelveticaOTF-Medium"/>
          <w:sz w:val="18"/>
          <w:szCs w:val="18"/>
        </w:rPr>
        <w:t xml:space="preserve">pazara </w:t>
      </w:r>
      <w:r w:rsidRPr="00864682">
        <w:rPr>
          <w:rFonts w:ascii="HelveticaOTF-Medium" w:hAnsi="HelveticaOTF-Medium" w:cs="HelveticaOTF-Medium"/>
          <w:sz w:val="18"/>
          <w:szCs w:val="18"/>
        </w:rPr>
        <w:t xml:space="preserve"> gidiyormuş.</w:t>
      </w:r>
    </w:p>
    <w:p w:rsidR="001403A5" w:rsidRPr="00864682" w:rsidRDefault="001403A5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</w:t>
      </w:r>
      <w:r>
        <w:rPr>
          <w:rFonts w:ascii="HelveticaOTF-Medium" w:hAnsi="HelveticaOTF-Medium" w:cs="HelveticaOTF-Medium"/>
          <w:sz w:val="18"/>
          <w:szCs w:val="18"/>
        </w:rPr>
        <w:t>X</w:t>
      </w:r>
      <w:r w:rsidRPr="00864682">
        <w:rPr>
          <w:rFonts w:ascii="HelveticaOTF-Medium" w:hAnsi="HelveticaOTF-Medium" w:cs="HelveticaOTF-Medium"/>
          <w:sz w:val="18"/>
          <w:szCs w:val="18"/>
        </w:rPr>
        <w:t xml:space="preserve"> ) Hoca’nın eşeği, mahallenin ortasında tökezlemiş.</w:t>
      </w:r>
    </w:p>
    <w:p w:rsidR="001403A5" w:rsidRPr="00864682" w:rsidRDefault="001403A5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</w:t>
      </w:r>
      <w:r>
        <w:rPr>
          <w:rFonts w:ascii="HelveticaOTF-Medium" w:hAnsi="HelveticaOTF-Medium" w:cs="HelveticaOTF-Medium"/>
          <w:sz w:val="18"/>
          <w:szCs w:val="18"/>
        </w:rPr>
        <w:t xml:space="preserve"> </w:t>
      </w:r>
      <w:r w:rsidRPr="00864682">
        <w:rPr>
          <w:rFonts w:ascii="HelveticaOTF-Medium" w:hAnsi="HelveticaOTF-Medium" w:cs="HelveticaOTF-Medium"/>
          <w:sz w:val="18"/>
          <w:szCs w:val="18"/>
        </w:rPr>
        <w:t xml:space="preserve"> ) Çocuklar, Hoca’nın düşüşüne üzülmüşler.</w:t>
      </w:r>
    </w:p>
    <w:p w:rsidR="001403A5" w:rsidRDefault="001403A5" w:rsidP="00C6794F">
      <w:pPr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</w:t>
      </w:r>
      <w:r>
        <w:rPr>
          <w:rFonts w:ascii="HelveticaOTF-Medium" w:hAnsi="HelveticaOTF-Medium" w:cs="HelveticaOTF-Medium"/>
          <w:sz w:val="18"/>
          <w:szCs w:val="18"/>
        </w:rPr>
        <w:t>X</w:t>
      </w:r>
      <w:r w:rsidRPr="00864682">
        <w:rPr>
          <w:rFonts w:ascii="HelveticaOTF-Medium" w:hAnsi="HelveticaOTF-Medium" w:cs="HelveticaOTF-Medium"/>
          <w:sz w:val="18"/>
          <w:szCs w:val="18"/>
        </w:rPr>
        <w:t xml:space="preserve"> ) Hoca’nın canı sıkılınca çocuklara ters ters bakmış.</w:t>
      </w:r>
    </w:p>
    <w:p w:rsidR="001403A5" w:rsidRPr="00864682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64682"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 w:rsidRPr="00C30EF3">
        <w:rPr>
          <w:rFonts w:ascii="Arial" w:hAnsi="Arial" w:cs="Arial"/>
          <w:b/>
          <w:bCs/>
          <w:color w:val="000000"/>
          <w:sz w:val="20"/>
          <w:szCs w:val="20"/>
        </w:rPr>
        <w:t>Aşağıdaki tanımlar, metinde geçen hangi deyimlere aittir?  Deyimleri  bulup noktalı yerlere yazınız.</w:t>
      </w:r>
    </w:p>
    <w:p w:rsidR="001403A5" w:rsidRPr="00864682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64682">
        <w:rPr>
          <w:rFonts w:ascii="Arial" w:hAnsi="Arial" w:cs="Arial"/>
          <w:color w:val="808080"/>
          <w:sz w:val="20"/>
          <w:szCs w:val="20"/>
        </w:rPr>
        <w:t xml:space="preserve"> </w:t>
      </w:r>
      <w:r>
        <w:rPr>
          <w:rFonts w:ascii="Arial" w:hAnsi="Arial" w:cs="Arial"/>
          <w:color w:val="808080"/>
          <w:sz w:val="20"/>
          <w:szCs w:val="20"/>
        </w:rPr>
        <w:t>TÜRKÜ TUTTURMAK</w:t>
      </w:r>
      <w:r w:rsidRPr="00864682">
        <w:rPr>
          <w:rFonts w:ascii="Arial" w:hAnsi="Arial" w:cs="Arial"/>
          <w:color w:val="808080"/>
          <w:sz w:val="20"/>
          <w:szCs w:val="20"/>
        </w:rPr>
        <w:t xml:space="preserve"> </w:t>
      </w:r>
      <w:r w:rsidRPr="00864682">
        <w:rPr>
          <w:rFonts w:ascii="Arial" w:hAnsi="Arial" w:cs="Arial"/>
          <w:color w:val="000000"/>
          <w:sz w:val="20"/>
          <w:szCs w:val="20"/>
        </w:rPr>
        <w:t>: Türkü söylemek.</w:t>
      </w:r>
    </w:p>
    <w:p w:rsidR="001403A5" w:rsidRPr="00864682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64682">
        <w:rPr>
          <w:rFonts w:ascii="Arial" w:hAnsi="Arial" w:cs="Arial"/>
          <w:color w:val="808080"/>
          <w:sz w:val="20"/>
          <w:szCs w:val="20"/>
        </w:rPr>
        <w:t xml:space="preserve"> </w:t>
      </w:r>
      <w:r>
        <w:rPr>
          <w:rFonts w:ascii="Arial" w:hAnsi="Arial" w:cs="Arial"/>
          <w:color w:val="808080"/>
          <w:sz w:val="20"/>
          <w:szCs w:val="20"/>
        </w:rPr>
        <w:t>YOL ALMAK</w:t>
      </w:r>
      <w:r w:rsidRPr="00864682">
        <w:rPr>
          <w:rFonts w:ascii="Arial" w:hAnsi="Arial" w:cs="Arial"/>
          <w:color w:val="808080"/>
          <w:sz w:val="20"/>
          <w:szCs w:val="20"/>
        </w:rPr>
        <w:t xml:space="preserve"> </w:t>
      </w:r>
      <w:r w:rsidRPr="00864682">
        <w:rPr>
          <w:rFonts w:ascii="Arial" w:hAnsi="Arial" w:cs="Arial"/>
          <w:color w:val="000000"/>
          <w:sz w:val="20"/>
          <w:szCs w:val="20"/>
        </w:rPr>
        <w:t>: Yolda ilerlemek.</w:t>
      </w:r>
    </w:p>
    <w:p w:rsidR="001403A5" w:rsidRDefault="001403A5" w:rsidP="0086468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808080"/>
          <w:sz w:val="20"/>
          <w:szCs w:val="20"/>
        </w:rPr>
        <w:t>CANI SIKILMAK</w:t>
      </w:r>
      <w:r w:rsidRPr="00864682">
        <w:rPr>
          <w:rFonts w:ascii="Arial" w:hAnsi="Arial" w:cs="Arial"/>
          <w:color w:val="808080"/>
          <w:sz w:val="20"/>
          <w:szCs w:val="20"/>
        </w:rPr>
        <w:t xml:space="preserve"> </w:t>
      </w:r>
      <w:r w:rsidRPr="00864682">
        <w:rPr>
          <w:rFonts w:ascii="Arial" w:hAnsi="Arial" w:cs="Arial"/>
          <w:color w:val="000000"/>
          <w:sz w:val="20"/>
          <w:szCs w:val="20"/>
        </w:rPr>
        <w:t>: İçi sıkılmak, yapacak bir işi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64682">
        <w:rPr>
          <w:rFonts w:ascii="Arial" w:hAnsi="Arial" w:cs="Arial"/>
          <w:sz w:val="20"/>
          <w:szCs w:val="20"/>
        </w:rPr>
        <w:t>olmamaktan tedirginlik duymak</w:t>
      </w:r>
      <w:r>
        <w:rPr>
          <w:rFonts w:ascii="Arial" w:hAnsi="Arial" w:cs="Arial"/>
          <w:sz w:val="20"/>
          <w:szCs w:val="20"/>
        </w:rPr>
        <w:t>.</w:t>
      </w:r>
    </w:p>
    <w:p w:rsidR="001403A5" w:rsidRPr="00C30EF3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C30EF3">
        <w:rPr>
          <w:rFonts w:ascii="Arial" w:hAnsi="Arial" w:cs="Arial"/>
          <w:b/>
          <w:bCs/>
          <w:color w:val="000000"/>
          <w:sz w:val="20"/>
          <w:szCs w:val="20"/>
        </w:rPr>
        <w:t xml:space="preserve">. O, başarılı oldu; </w:t>
      </w:r>
      <w:r w:rsidRPr="00C30EF3">
        <w:rPr>
          <w:rFonts w:ascii="Arial" w:hAnsi="Arial" w:cs="Arial"/>
          <w:b/>
          <w:bCs/>
          <w:color w:val="808080"/>
          <w:sz w:val="20"/>
          <w:szCs w:val="20"/>
        </w:rPr>
        <w:t xml:space="preserve">. . . </w:t>
      </w:r>
      <w:r w:rsidRPr="00C30EF3">
        <w:rPr>
          <w:rFonts w:ascii="Arial" w:hAnsi="Arial" w:cs="Arial"/>
          <w:b/>
          <w:bCs/>
          <w:color w:val="000000"/>
          <w:sz w:val="20"/>
          <w:szCs w:val="20"/>
        </w:rPr>
        <w:t>çok çalışıyordu.</w:t>
      </w:r>
    </w:p>
    <w:p w:rsidR="001403A5" w:rsidRPr="00C30EF3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30EF3">
        <w:rPr>
          <w:rFonts w:ascii="Arial" w:hAnsi="Arial" w:cs="Arial"/>
          <w:b/>
          <w:bCs/>
          <w:color w:val="000000"/>
          <w:sz w:val="20"/>
          <w:szCs w:val="20"/>
        </w:rPr>
        <w:t>Yukarıdaki cümlede boş bırakılan yere, aşağıdaki bağlaçlardan hangisi uygun düşer?</w:t>
      </w:r>
    </w:p>
    <w:p w:rsidR="001403A5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1403A5" w:rsidRPr="00C30EF3" w:rsidRDefault="001403A5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30EF3">
        <w:rPr>
          <w:rFonts w:ascii="Arial" w:hAnsi="Arial" w:cs="Arial"/>
          <w:color w:val="000000"/>
          <w:sz w:val="20"/>
          <w:szCs w:val="20"/>
        </w:rPr>
        <w:t xml:space="preserve">A. ama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30EF3">
        <w:rPr>
          <w:rFonts w:ascii="Arial" w:hAnsi="Arial" w:cs="Arial"/>
          <w:color w:val="000000"/>
          <w:sz w:val="20"/>
          <w:szCs w:val="20"/>
        </w:rPr>
        <w:t>B. yalnız</w:t>
      </w:r>
    </w:p>
    <w:p w:rsidR="001403A5" w:rsidRDefault="001403A5" w:rsidP="00864682">
      <w:pPr>
        <w:rPr>
          <w:rFonts w:ascii="Arial" w:hAnsi="Arial" w:cs="Arial"/>
          <w:color w:val="000000"/>
          <w:sz w:val="20"/>
          <w:szCs w:val="20"/>
        </w:rPr>
      </w:pPr>
      <w:r w:rsidRPr="00C30EF3">
        <w:rPr>
          <w:rFonts w:ascii="Arial" w:hAnsi="Arial" w:cs="Arial"/>
          <w:color w:val="000000"/>
          <w:sz w:val="20"/>
          <w:szCs w:val="20"/>
        </w:rPr>
        <w:t xml:space="preserve">C. veya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9D75C5">
        <w:rPr>
          <w:rFonts w:ascii="Arial" w:hAnsi="Arial" w:cs="Arial"/>
          <w:color w:val="000000"/>
          <w:sz w:val="20"/>
          <w:szCs w:val="20"/>
          <w:u w:val="single"/>
        </w:rPr>
        <w:t>D. çünkü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C30EF3">
        <w:rPr>
          <w:rFonts w:ascii="Arial" w:hAnsi="Arial" w:cs="Arial"/>
          <w:sz w:val="20"/>
          <w:szCs w:val="20"/>
        </w:rPr>
        <w:t>Eski fotoğrafları gösterdiler. İlk öğretmenimi gördüm: Nadide Ergüven. Hâlâ</w:t>
      </w:r>
      <w:r>
        <w:rPr>
          <w:rFonts w:ascii="Arial" w:hAnsi="Arial" w:cs="Arial"/>
          <w:sz w:val="20"/>
          <w:szCs w:val="20"/>
        </w:rPr>
        <w:t xml:space="preserve"> </w:t>
      </w:r>
      <w:r w:rsidRPr="00C30EF3">
        <w:rPr>
          <w:rFonts w:ascii="Arial" w:hAnsi="Arial" w:cs="Arial"/>
          <w:sz w:val="20"/>
          <w:szCs w:val="20"/>
        </w:rPr>
        <w:t>yaşadığını öğrendim. Bana adresini bulacaklarına dair söz verdiler. İlk öğretmenimin</w:t>
      </w:r>
    </w:p>
    <w:p w:rsidR="001403A5" w:rsidRDefault="001403A5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üzerimde çok büyük hakkı vardır.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30EF3">
        <w:rPr>
          <w:rFonts w:ascii="Arial" w:hAnsi="Arial" w:cs="Arial"/>
          <w:b/>
          <w:bCs/>
          <w:sz w:val="20"/>
          <w:szCs w:val="20"/>
        </w:rPr>
        <w:t xml:space="preserve"> Yukarıdaki paragrafın başlığı, aşağıdakilerden hangisi olabilir?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D75C5">
        <w:rPr>
          <w:rFonts w:ascii="Arial" w:hAnsi="Arial" w:cs="Arial"/>
          <w:sz w:val="20"/>
          <w:szCs w:val="20"/>
          <w:u w:val="single"/>
        </w:rPr>
        <w:t>A. İlk Öğretmenim</w:t>
      </w:r>
      <w:r w:rsidRPr="00C30E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30EF3">
        <w:rPr>
          <w:rFonts w:ascii="Arial" w:hAnsi="Arial" w:cs="Arial"/>
          <w:sz w:val="20"/>
          <w:szCs w:val="20"/>
        </w:rPr>
        <w:t>B. İlk Okulum</w:t>
      </w:r>
    </w:p>
    <w:p w:rsidR="001403A5" w:rsidRDefault="001403A5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C. Mesleğim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30EF3">
        <w:rPr>
          <w:rFonts w:ascii="Arial" w:hAnsi="Arial" w:cs="Arial"/>
          <w:sz w:val="20"/>
          <w:szCs w:val="20"/>
        </w:rPr>
        <w:t>D. Eski Fotoğraflar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C30EF3">
        <w:rPr>
          <w:rFonts w:ascii="Arial" w:hAnsi="Arial" w:cs="Arial"/>
          <w:sz w:val="20"/>
          <w:szCs w:val="20"/>
        </w:rPr>
        <w:t xml:space="preserve">“Köy evi,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ak </w:t>
      </w:r>
      <w:r w:rsidRPr="00C30EF3">
        <w:rPr>
          <w:rFonts w:ascii="Arial" w:hAnsi="Arial" w:cs="Arial"/>
          <w:sz w:val="20"/>
          <w:szCs w:val="20"/>
        </w:rPr>
        <w:t>topraklarla sıvanmıştı.”</w:t>
      </w:r>
    </w:p>
    <w:p w:rsidR="001403A5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Aşağıdaki cümlelerin hangisinde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 xml:space="preserve">kelimesi,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ak </w:t>
      </w:r>
      <w:r w:rsidRPr="00C30EF3">
        <w:rPr>
          <w:rFonts w:ascii="Arial" w:hAnsi="Arial" w:cs="Arial"/>
          <w:sz w:val="20"/>
          <w:szCs w:val="20"/>
        </w:rPr>
        <w:t>kelimesinin zıt anlamı</w:t>
      </w:r>
      <w:r>
        <w:rPr>
          <w:rFonts w:ascii="Arial" w:hAnsi="Arial" w:cs="Arial"/>
          <w:sz w:val="20"/>
          <w:szCs w:val="20"/>
        </w:rPr>
        <w:t xml:space="preserve">  </w:t>
      </w:r>
      <w:r w:rsidRPr="00C30EF3">
        <w:rPr>
          <w:rFonts w:ascii="Arial" w:hAnsi="Arial" w:cs="Arial"/>
          <w:b/>
          <w:bCs/>
          <w:sz w:val="20"/>
          <w:szCs w:val="20"/>
        </w:rPr>
        <w:t>değildir</w:t>
      </w:r>
      <w:r w:rsidRPr="00C30EF3">
        <w:rPr>
          <w:rFonts w:ascii="Arial" w:hAnsi="Arial" w:cs="Arial"/>
          <w:sz w:val="20"/>
          <w:szCs w:val="20"/>
        </w:rPr>
        <w:t>?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A. Çocuğun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gözleri pırıl pırıldı.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B. Üzerindeki giyside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lekeler var.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D75C5">
        <w:rPr>
          <w:rFonts w:ascii="Arial" w:hAnsi="Arial" w:cs="Arial"/>
          <w:sz w:val="20"/>
          <w:szCs w:val="20"/>
          <w:u w:val="single"/>
        </w:rPr>
        <w:t>C. Kaptan, “</w:t>
      </w: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Kara </w:t>
      </w:r>
      <w:r w:rsidRPr="009D75C5">
        <w:rPr>
          <w:rFonts w:ascii="Arial" w:hAnsi="Arial" w:cs="Arial"/>
          <w:sz w:val="20"/>
          <w:szCs w:val="20"/>
          <w:u w:val="single"/>
        </w:rPr>
        <w:t>göründü!” diye bağırdı</w:t>
      </w:r>
      <w:r w:rsidRPr="00C30EF3">
        <w:rPr>
          <w:rFonts w:ascii="Arial" w:hAnsi="Arial" w:cs="Arial"/>
          <w:sz w:val="20"/>
          <w:szCs w:val="20"/>
        </w:rPr>
        <w:t>.</w:t>
      </w:r>
    </w:p>
    <w:p w:rsidR="001403A5" w:rsidRDefault="001403A5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D. Okulda,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önlüğü hiç sevmemiştim.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C30EF3">
        <w:rPr>
          <w:rFonts w:ascii="Arial" w:hAnsi="Arial" w:cs="Arial"/>
          <w:sz w:val="20"/>
          <w:szCs w:val="20"/>
        </w:rPr>
        <w:t xml:space="preserve">“Sıcacık sobanın başında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yoksul </w:t>
      </w:r>
      <w:r w:rsidRPr="00C30EF3">
        <w:rPr>
          <w:rFonts w:ascii="Arial" w:hAnsi="Arial" w:cs="Arial"/>
          <w:sz w:val="20"/>
          <w:szCs w:val="20"/>
        </w:rPr>
        <w:t>arkadaşlarını düşündü.”</w:t>
      </w:r>
    </w:p>
    <w:p w:rsidR="001403A5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Bu cümledeki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yoksul </w:t>
      </w:r>
      <w:r w:rsidRPr="00C30EF3">
        <w:rPr>
          <w:rFonts w:ascii="Arial" w:hAnsi="Arial" w:cs="Arial"/>
          <w:sz w:val="20"/>
          <w:szCs w:val="20"/>
        </w:rPr>
        <w:t>kelimesinin eş anlamlısı, aşağıdaki cümlelerin</w:t>
      </w:r>
      <w:r>
        <w:rPr>
          <w:rFonts w:ascii="Arial" w:hAnsi="Arial" w:cs="Arial"/>
          <w:sz w:val="20"/>
          <w:szCs w:val="20"/>
        </w:rPr>
        <w:t xml:space="preserve"> </w:t>
      </w:r>
      <w:r w:rsidRPr="00C30EF3">
        <w:rPr>
          <w:rFonts w:ascii="Arial" w:hAnsi="Arial" w:cs="Arial"/>
          <w:sz w:val="20"/>
          <w:szCs w:val="20"/>
        </w:rPr>
        <w:t>hangisindedir?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A. Güçsüz insanlara yardım etmekten kaçınmaz.</w:t>
      </w:r>
    </w:p>
    <w:p w:rsidR="001403A5" w:rsidRPr="009D75C5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sz w:val="20"/>
          <w:szCs w:val="20"/>
          <w:u w:val="single"/>
        </w:rPr>
        <w:t>B. Gerçek fakirler, dilencilik yapmazlar.</w:t>
      </w:r>
    </w:p>
    <w:p w:rsidR="001403A5" w:rsidRPr="00C30EF3" w:rsidRDefault="001403A5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C. Yufka yüreği, sizler için çarpıyor.</w:t>
      </w:r>
    </w:p>
    <w:p w:rsidR="001403A5" w:rsidRDefault="001403A5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D. Sobanın yanışı, ona sıcak hayaller kurdurttu.</w:t>
      </w:r>
    </w:p>
    <w:p w:rsidR="001403A5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1403A5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815A3">
        <w:rPr>
          <w:rFonts w:ascii="Arial" w:hAnsi="Arial" w:cs="Arial"/>
          <w:sz w:val="20"/>
          <w:szCs w:val="20"/>
        </w:rPr>
        <w:t>Aşağıdaki yargılardan hangileri kişiden kişiye değişir (öznel), hangileri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sz w:val="20"/>
          <w:szCs w:val="20"/>
        </w:rPr>
        <w:t xml:space="preserve">herkesçe kabul edilir (nesnel)? Öznel olanların başına </w:t>
      </w:r>
      <w:r w:rsidRPr="00D815A3">
        <w:rPr>
          <w:rFonts w:ascii="Arial" w:hAnsi="Arial" w:cs="Arial"/>
          <w:b/>
          <w:bCs/>
          <w:sz w:val="20"/>
          <w:szCs w:val="20"/>
        </w:rPr>
        <w:t>Ö</w:t>
      </w:r>
      <w:r w:rsidRPr="00D815A3">
        <w:rPr>
          <w:rFonts w:ascii="Arial" w:hAnsi="Arial" w:cs="Arial"/>
          <w:sz w:val="20"/>
          <w:szCs w:val="20"/>
        </w:rPr>
        <w:t>, nesnel olanların başına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N </w:t>
      </w:r>
      <w:r w:rsidRPr="00D815A3">
        <w:rPr>
          <w:rFonts w:ascii="Arial" w:hAnsi="Arial" w:cs="Arial"/>
          <w:sz w:val="20"/>
          <w:szCs w:val="20"/>
        </w:rPr>
        <w:t>yazınız.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N </w:t>
      </w:r>
      <w:r w:rsidRPr="00D815A3">
        <w:rPr>
          <w:rFonts w:ascii="Arial" w:hAnsi="Arial" w:cs="Arial"/>
          <w:sz w:val="20"/>
          <w:szCs w:val="20"/>
        </w:rPr>
        <w:t xml:space="preserve"> ) Kurban Bayramı, dinî bayramlarımızdan biridir.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Ö </w:t>
      </w:r>
      <w:r w:rsidRPr="00D815A3">
        <w:rPr>
          <w:rFonts w:ascii="Arial" w:hAnsi="Arial" w:cs="Arial"/>
          <w:sz w:val="20"/>
          <w:szCs w:val="20"/>
        </w:rPr>
        <w:t xml:space="preserve"> ) Sakarya Savaşı’nı, kendimize olan güvenimizle kazandık.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Ö </w:t>
      </w:r>
      <w:r w:rsidRPr="00D815A3">
        <w:rPr>
          <w:rFonts w:ascii="Arial" w:hAnsi="Arial" w:cs="Arial"/>
          <w:sz w:val="20"/>
          <w:szCs w:val="20"/>
        </w:rPr>
        <w:t>) Bayrağımızdaki renk, damarlarımızdaki asil kandan alınmıştır.</w:t>
      </w:r>
    </w:p>
    <w:p w:rsidR="001403A5" w:rsidRDefault="001403A5" w:rsidP="00D815A3">
      <w:pPr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N </w:t>
      </w:r>
      <w:r w:rsidRPr="00D815A3">
        <w:rPr>
          <w:rFonts w:ascii="Arial" w:hAnsi="Arial" w:cs="Arial"/>
          <w:sz w:val="20"/>
          <w:szCs w:val="20"/>
        </w:rPr>
        <w:t xml:space="preserve"> ) Nasrettin Hoca, Hortu’da doğdu.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b/>
          <w:bCs/>
          <w:sz w:val="20"/>
          <w:szCs w:val="20"/>
        </w:rPr>
        <w:t xml:space="preserve">8. </w:t>
      </w:r>
      <w:r w:rsidRPr="00D815A3">
        <w:rPr>
          <w:rFonts w:ascii="Arial" w:hAnsi="Arial" w:cs="Arial"/>
          <w:sz w:val="20"/>
          <w:szCs w:val="20"/>
        </w:rPr>
        <w:t xml:space="preserve">“Dedem, kolunu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omzuma </w:t>
      </w:r>
      <w:r w:rsidRPr="00D815A3">
        <w:rPr>
          <w:rFonts w:ascii="Arial" w:hAnsi="Arial" w:cs="Arial"/>
          <w:sz w:val="20"/>
          <w:szCs w:val="20"/>
        </w:rPr>
        <w:t>koydu.”</w:t>
      </w:r>
    </w:p>
    <w:p w:rsidR="001403A5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Koyu yazılmış kelimedeki ses olayının benzeri, aşağıdaki cümlelerin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sz w:val="20"/>
          <w:szCs w:val="20"/>
        </w:rPr>
        <w:t>hangisinde vardır?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A.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Kulağına </w:t>
      </w:r>
      <w:r w:rsidRPr="00D815A3">
        <w:rPr>
          <w:rFonts w:ascii="Arial" w:hAnsi="Arial" w:cs="Arial"/>
          <w:sz w:val="20"/>
          <w:szCs w:val="20"/>
        </w:rPr>
        <w:t>bir şeyler fısıldadı.</w:t>
      </w:r>
    </w:p>
    <w:p w:rsidR="001403A5" w:rsidRPr="009D75C5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sz w:val="20"/>
          <w:szCs w:val="20"/>
          <w:u w:val="single"/>
        </w:rPr>
        <w:t xml:space="preserve">B. </w:t>
      </w: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Oğlunu </w:t>
      </w:r>
      <w:r w:rsidRPr="009D75C5">
        <w:rPr>
          <w:rFonts w:ascii="Arial" w:hAnsi="Arial" w:cs="Arial"/>
          <w:sz w:val="20"/>
          <w:szCs w:val="20"/>
          <w:u w:val="single"/>
        </w:rPr>
        <w:t>sevgiyle uğurladı.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C. Atı, hemen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avluya </w:t>
      </w:r>
      <w:r w:rsidRPr="00D815A3">
        <w:rPr>
          <w:rFonts w:ascii="Arial" w:hAnsi="Arial" w:cs="Arial"/>
          <w:sz w:val="20"/>
          <w:szCs w:val="20"/>
        </w:rPr>
        <w:t>çıkardı.</w:t>
      </w:r>
    </w:p>
    <w:p w:rsidR="001403A5" w:rsidRDefault="001403A5" w:rsidP="00D815A3">
      <w:pPr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D. Babama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sımsıkı </w:t>
      </w:r>
      <w:r w:rsidRPr="00D815A3">
        <w:rPr>
          <w:rFonts w:ascii="Arial" w:hAnsi="Arial" w:cs="Arial"/>
          <w:sz w:val="20"/>
          <w:szCs w:val="20"/>
        </w:rPr>
        <w:t>sarılmıştım.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815A3">
        <w:rPr>
          <w:rFonts w:ascii="Arial" w:hAnsi="Arial" w:cs="Arial"/>
          <w:sz w:val="20"/>
          <w:szCs w:val="20"/>
        </w:rPr>
        <w:t>I. dizi dizi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II. görünmeye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III. çok geçmeden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IV. başladı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V. kamyonlar</w:t>
      </w:r>
    </w:p>
    <w:p w:rsidR="001403A5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Yukarıdaki kelime ve kelime grupları ile kurallı ve anlamlı bir cümle yapmak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sz w:val="20"/>
          <w:szCs w:val="20"/>
        </w:rPr>
        <w:t>istediğinizde sıralama nasıl olur?</w:t>
      </w: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D815A3" w:rsidRDefault="001403A5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A. I, V, IV, III, II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815A3">
        <w:rPr>
          <w:rFonts w:ascii="Arial" w:hAnsi="Arial" w:cs="Arial"/>
          <w:sz w:val="20"/>
          <w:szCs w:val="20"/>
        </w:rPr>
        <w:t>B. II, III, I, V, IV</w:t>
      </w:r>
    </w:p>
    <w:p w:rsidR="001403A5" w:rsidRDefault="001403A5" w:rsidP="00D815A3">
      <w:pPr>
        <w:rPr>
          <w:rFonts w:ascii="Arial" w:hAnsi="Arial" w:cs="Arial"/>
          <w:sz w:val="20"/>
          <w:szCs w:val="20"/>
        </w:rPr>
      </w:pPr>
      <w:r w:rsidRPr="009D75C5">
        <w:rPr>
          <w:rFonts w:ascii="Arial" w:hAnsi="Arial" w:cs="Arial"/>
          <w:sz w:val="20"/>
          <w:szCs w:val="20"/>
          <w:u w:val="single"/>
        </w:rPr>
        <w:t>C. III, I, V, II, IV</w:t>
      </w:r>
      <w:r w:rsidRPr="00D815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815A3">
        <w:rPr>
          <w:rFonts w:ascii="Arial" w:hAnsi="Arial" w:cs="Arial"/>
          <w:sz w:val="20"/>
          <w:szCs w:val="20"/>
        </w:rPr>
        <w:t>D. V, I, IV, III, II</w:t>
      </w:r>
    </w:p>
    <w:p w:rsidR="001403A5" w:rsidRPr="00123EB2" w:rsidRDefault="001403A5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23EB2">
        <w:rPr>
          <w:rFonts w:ascii="Arial" w:hAnsi="Arial" w:cs="Arial"/>
          <w:sz w:val="20"/>
          <w:szCs w:val="20"/>
        </w:rPr>
        <w:t xml:space="preserve">I. Bu görevi bir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üstlenmem.</w:t>
      </w:r>
    </w:p>
    <w:p w:rsidR="001403A5" w:rsidRPr="00123EB2" w:rsidRDefault="001403A5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23EB2">
        <w:rPr>
          <w:rFonts w:ascii="Arial" w:hAnsi="Arial" w:cs="Arial"/>
          <w:sz w:val="20"/>
          <w:szCs w:val="20"/>
        </w:rPr>
        <w:t xml:space="preserve">II. Biraz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para gerekiyor.</w:t>
      </w:r>
    </w:p>
    <w:p w:rsidR="001403A5" w:rsidRPr="00123EB2" w:rsidRDefault="001403A5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23EB2">
        <w:rPr>
          <w:rFonts w:ascii="Arial" w:hAnsi="Arial" w:cs="Arial"/>
          <w:sz w:val="20"/>
          <w:szCs w:val="20"/>
        </w:rPr>
        <w:t xml:space="preserve">III. Az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yanlış yapıyordum.</w:t>
      </w:r>
    </w:p>
    <w:p w:rsidR="001403A5" w:rsidRPr="00123EB2" w:rsidRDefault="001403A5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23EB2">
        <w:rPr>
          <w:rFonts w:ascii="Arial" w:hAnsi="Arial" w:cs="Arial"/>
          <w:sz w:val="20"/>
          <w:szCs w:val="20"/>
        </w:rPr>
        <w:t xml:space="preserve">IV.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gelmedi, biz de bekliyoruz.</w:t>
      </w:r>
    </w:p>
    <w:p w:rsidR="001403A5" w:rsidRDefault="001403A5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23EB2">
        <w:rPr>
          <w:rFonts w:ascii="Arial" w:hAnsi="Arial" w:cs="Arial"/>
          <w:sz w:val="20"/>
          <w:szCs w:val="20"/>
        </w:rPr>
        <w:t>“</w:t>
      </w:r>
      <w:r w:rsidRPr="00123EB2">
        <w:rPr>
          <w:rFonts w:ascii="Arial" w:hAnsi="Arial" w:cs="Arial"/>
          <w:b/>
          <w:bCs/>
          <w:sz w:val="20"/>
          <w:szCs w:val="20"/>
        </w:rPr>
        <w:t>Daha</w:t>
      </w:r>
      <w:r w:rsidRPr="00123EB2">
        <w:rPr>
          <w:rFonts w:ascii="Arial" w:hAnsi="Arial" w:cs="Arial"/>
          <w:sz w:val="20"/>
          <w:szCs w:val="20"/>
        </w:rPr>
        <w:t>” kelimesi, hangi cümlede “</w:t>
      </w:r>
      <w:r w:rsidRPr="00123EB2">
        <w:rPr>
          <w:rFonts w:ascii="Arial" w:hAnsi="Arial" w:cs="Arial"/>
          <w:b/>
          <w:bCs/>
          <w:sz w:val="20"/>
          <w:szCs w:val="20"/>
        </w:rPr>
        <w:t>henüz</w:t>
      </w:r>
      <w:r w:rsidRPr="00123EB2">
        <w:rPr>
          <w:rFonts w:ascii="Arial" w:hAnsi="Arial" w:cs="Arial"/>
          <w:sz w:val="20"/>
          <w:szCs w:val="20"/>
        </w:rPr>
        <w:t>” anlamı taşımaktadır?</w:t>
      </w:r>
    </w:p>
    <w:p w:rsidR="001403A5" w:rsidRPr="00123EB2" w:rsidRDefault="001403A5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Pr="00123EB2" w:rsidRDefault="001403A5" w:rsidP="00123EB2">
      <w:pPr>
        <w:rPr>
          <w:rFonts w:ascii="Arial" w:hAnsi="Arial" w:cs="Arial"/>
          <w:sz w:val="20"/>
          <w:szCs w:val="20"/>
        </w:rPr>
      </w:pPr>
      <w:r w:rsidRPr="00123EB2">
        <w:rPr>
          <w:rFonts w:ascii="Arial" w:hAnsi="Arial" w:cs="Arial"/>
          <w:sz w:val="20"/>
          <w:szCs w:val="20"/>
        </w:rPr>
        <w:t xml:space="preserve">A. 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23EB2">
        <w:rPr>
          <w:rFonts w:ascii="Arial" w:hAnsi="Arial" w:cs="Arial"/>
          <w:sz w:val="20"/>
          <w:szCs w:val="20"/>
        </w:rPr>
        <w:t xml:space="preserve">B. II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23EB2">
        <w:rPr>
          <w:rFonts w:ascii="Arial" w:hAnsi="Arial" w:cs="Arial"/>
          <w:sz w:val="20"/>
          <w:szCs w:val="20"/>
        </w:rPr>
        <w:t xml:space="preserve">C. III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D75C5">
        <w:rPr>
          <w:rFonts w:ascii="Arial" w:hAnsi="Arial" w:cs="Arial"/>
          <w:sz w:val="20"/>
          <w:szCs w:val="20"/>
          <w:u w:val="single"/>
        </w:rPr>
        <w:t>D. IV</w:t>
      </w:r>
    </w:p>
    <w:p w:rsidR="001403A5" w:rsidRPr="00D63192" w:rsidRDefault="001403A5" w:rsidP="00D631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</w:t>
      </w:r>
      <w:r w:rsidRPr="00D63192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63192">
        <w:rPr>
          <w:rFonts w:ascii="Arial" w:hAnsi="Arial" w:cs="Arial"/>
          <w:sz w:val="20"/>
          <w:szCs w:val="20"/>
        </w:rPr>
        <w:t>“yürüdü - doğru - yavaşça - pencereye”</w:t>
      </w:r>
    </w:p>
    <w:p w:rsidR="001403A5" w:rsidRDefault="001403A5" w:rsidP="00D631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>Yukarıdaki kelimelerle anlamlı ve kurallı bir cümle oluşturulduğunda</w:t>
      </w:r>
      <w:r>
        <w:rPr>
          <w:rFonts w:ascii="Arial" w:hAnsi="Arial" w:cs="Arial"/>
          <w:sz w:val="20"/>
          <w:szCs w:val="20"/>
        </w:rPr>
        <w:t xml:space="preserve"> </w:t>
      </w:r>
      <w:r w:rsidRPr="00D63192">
        <w:rPr>
          <w:rFonts w:ascii="Arial" w:hAnsi="Arial" w:cs="Arial"/>
          <w:sz w:val="20"/>
          <w:szCs w:val="20"/>
        </w:rPr>
        <w:t>son kelime hangisi olmalıdır?</w:t>
      </w:r>
    </w:p>
    <w:p w:rsidR="001403A5" w:rsidRPr="00D63192" w:rsidRDefault="001403A5" w:rsidP="00D631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Default="001403A5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 xml:space="preserve">A. doğru </w:t>
      </w:r>
    </w:p>
    <w:p w:rsidR="001403A5" w:rsidRDefault="001403A5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 xml:space="preserve">B. pencereye </w:t>
      </w:r>
    </w:p>
    <w:p w:rsidR="001403A5" w:rsidRDefault="001403A5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 xml:space="preserve">C. yavaşça </w:t>
      </w:r>
    </w:p>
    <w:p w:rsidR="001403A5" w:rsidRPr="009D75C5" w:rsidRDefault="001403A5" w:rsidP="00D63192">
      <w:pPr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sz w:val="20"/>
          <w:szCs w:val="20"/>
          <w:u w:val="single"/>
        </w:rPr>
        <w:t>D. yürüdü</w:t>
      </w:r>
    </w:p>
    <w:p w:rsidR="001403A5" w:rsidRDefault="001403A5" w:rsidP="00D63192">
      <w:pPr>
        <w:rPr>
          <w:rFonts w:ascii="Arial" w:hAnsi="Arial" w:cs="Arial"/>
          <w:sz w:val="20"/>
          <w:szCs w:val="20"/>
        </w:rPr>
      </w:pPr>
    </w:p>
    <w:p w:rsidR="001403A5" w:rsidRPr="00F32C3E" w:rsidRDefault="001403A5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2C3E">
        <w:rPr>
          <w:rFonts w:ascii="Arial" w:hAnsi="Arial" w:cs="Arial"/>
          <w:b/>
          <w:bCs/>
          <w:sz w:val="20"/>
          <w:szCs w:val="20"/>
        </w:rPr>
        <w:t xml:space="preserve">12.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32C3E">
        <w:rPr>
          <w:rFonts w:ascii="Arial" w:hAnsi="Arial" w:cs="Arial"/>
          <w:sz w:val="20"/>
          <w:szCs w:val="20"/>
        </w:rPr>
        <w:t>Ben, nasıl bir çocuğum?</w:t>
      </w:r>
    </w:p>
    <w:p w:rsidR="001403A5" w:rsidRPr="00F32C3E" w:rsidRDefault="001403A5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>Okulda iken tatili isterim,</w:t>
      </w:r>
    </w:p>
    <w:p w:rsidR="001403A5" w:rsidRPr="00F32C3E" w:rsidRDefault="001403A5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>Tatilde iken de</w:t>
      </w:r>
    </w:p>
    <w:p w:rsidR="001403A5" w:rsidRPr="00F32C3E" w:rsidRDefault="001403A5" w:rsidP="00F32C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32C3E">
        <w:rPr>
          <w:rFonts w:ascii="Arial" w:hAnsi="Arial" w:cs="Arial"/>
          <w:sz w:val="20"/>
          <w:szCs w:val="20"/>
        </w:rPr>
        <w:t>“Ah bir okul açılsa.” derim.</w:t>
      </w:r>
    </w:p>
    <w:p w:rsidR="001403A5" w:rsidRPr="00A6633F" w:rsidRDefault="001403A5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Yukarıdaki dörtlüğe göre şairin özelliği, aşağıdakilerden hangisidir?</w:t>
      </w:r>
    </w:p>
    <w:p w:rsidR="001403A5" w:rsidRPr="00F32C3E" w:rsidRDefault="001403A5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403A5" w:rsidRDefault="001403A5" w:rsidP="00F32C3E">
      <w:pPr>
        <w:rPr>
          <w:rFonts w:ascii="Arial" w:hAnsi="Arial" w:cs="Arial"/>
          <w:sz w:val="20"/>
          <w:szCs w:val="20"/>
        </w:rPr>
      </w:pPr>
      <w:r w:rsidRPr="00F32C3E">
        <w:rPr>
          <w:rFonts w:ascii="Arial" w:hAnsi="Arial" w:cs="Arial"/>
          <w:sz w:val="20"/>
          <w:szCs w:val="20"/>
        </w:rPr>
        <w:t xml:space="preserve">A. sabırsız </w:t>
      </w: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 xml:space="preserve">B. kararlı </w:t>
      </w:r>
      <w:r>
        <w:rPr>
          <w:rFonts w:ascii="Arial" w:hAnsi="Arial" w:cs="Arial"/>
          <w:sz w:val="20"/>
          <w:szCs w:val="20"/>
        </w:rPr>
        <w:t xml:space="preserve">       </w:t>
      </w:r>
      <w:r w:rsidRPr="009D75C5">
        <w:rPr>
          <w:rFonts w:ascii="Arial" w:hAnsi="Arial" w:cs="Arial"/>
          <w:sz w:val="20"/>
          <w:szCs w:val="20"/>
          <w:u w:val="single"/>
        </w:rPr>
        <w:t>C. tutarsız</w:t>
      </w:r>
      <w:r w:rsidRPr="00F32C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>D. kaygılı</w:t>
      </w:r>
    </w:p>
    <w:p w:rsidR="001403A5" w:rsidRDefault="001403A5" w:rsidP="00F32C3E">
      <w:pPr>
        <w:rPr>
          <w:rFonts w:ascii="Arial" w:hAnsi="Arial" w:cs="Arial"/>
          <w:sz w:val="20"/>
          <w:szCs w:val="20"/>
        </w:rPr>
      </w:pPr>
    </w:p>
    <w:p w:rsidR="001403A5" w:rsidRPr="003C39E6" w:rsidRDefault="001403A5" w:rsidP="003C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C39E6"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>.</w:t>
      </w:r>
      <w:r w:rsidRPr="003C39E6">
        <w:rPr>
          <w:rFonts w:ascii="HelveticaOTF-Medium" w:hAnsi="HelveticaOTF-Medium" w:cs="HelveticaOTF-Medium"/>
          <w:color w:val="000000"/>
          <w:sz w:val="24"/>
          <w:szCs w:val="24"/>
        </w:rPr>
        <w:t xml:space="preserve"> 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“Kararını vermeden önce </w:t>
      </w:r>
      <w:r w:rsidRPr="003C39E6">
        <w:rPr>
          <w:rFonts w:ascii="Arial" w:hAnsi="Arial" w:cs="Arial"/>
          <w:color w:val="808080"/>
          <w:sz w:val="20"/>
          <w:szCs w:val="20"/>
        </w:rPr>
        <w:t xml:space="preserve">. . . 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eleyip </w:t>
      </w:r>
      <w:r w:rsidRPr="003C39E6">
        <w:rPr>
          <w:rFonts w:ascii="Arial" w:hAnsi="Arial" w:cs="Arial"/>
          <w:color w:val="808080"/>
          <w:sz w:val="20"/>
          <w:szCs w:val="20"/>
        </w:rPr>
        <w:t xml:space="preserve">. . . </w:t>
      </w:r>
      <w:r w:rsidRPr="003C39E6">
        <w:rPr>
          <w:rFonts w:ascii="Arial" w:hAnsi="Arial" w:cs="Arial"/>
          <w:color w:val="000000"/>
          <w:sz w:val="20"/>
          <w:szCs w:val="20"/>
        </w:rPr>
        <w:t>dokuyor.”</w:t>
      </w:r>
    </w:p>
    <w:p w:rsidR="001403A5" w:rsidRDefault="001403A5" w:rsidP="003C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C39E6">
        <w:rPr>
          <w:rFonts w:ascii="Arial" w:hAnsi="Arial" w:cs="Arial"/>
          <w:color w:val="000000"/>
          <w:sz w:val="20"/>
          <w:szCs w:val="20"/>
        </w:rPr>
        <w:t>Bu cümledeki noktalı yerlere, sırasıyla aşağıdaki hangi kelime çifti yazılabilir?</w:t>
      </w:r>
    </w:p>
    <w:p w:rsidR="001403A5" w:rsidRPr="003C39E6" w:rsidRDefault="001403A5" w:rsidP="003C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1403A5" w:rsidRDefault="001403A5" w:rsidP="003C39E6">
      <w:pPr>
        <w:rPr>
          <w:rFonts w:ascii="Arial" w:hAnsi="Arial" w:cs="Arial"/>
          <w:color w:val="000000"/>
          <w:sz w:val="20"/>
          <w:szCs w:val="20"/>
        </w:rPr>
      </w:pPr>
      <w:r w:rsidRPr="009D75C5">
        <w:rPr>
          <w:rFonts w:ascii="Arial" w:hAnsi="Arial" w:cs="Arial"/>
          <w:color w:val="000000"/>
          <w:sz w:val="20"/>
          <w:szCs w:val="20"/>
          <w:u w:val="single"/>
        </w:rPr>
        <w:t xml:space="preserve">A. ince - sık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B.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 dikkatli - geniş</w:t>
      </w:r>
    </w:p>
    <w:p w:rsidR="001403A5" w:rsidRDefault="001403A5" w:rsidP="003C39E6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C. dar-düz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D. uzun-kısa</w:t>
      </w:r>
    </w:p>
    <w:p w:rsidR="001403A5" w:rsidRDefault="001403A5" w:rsidP="003C39E6">
      <w:pPr>
        <w:rPr>
          <w:rFonts w:ascii="Arial" w:hAnsi="Arial" w:cs="Arial"/>
          <w:color w:val="000000"/>
          <w:sz w:val="20"/>
          <w:szCs w:val="20"/>
        </w:rPr>
      </w:pPr>
    </w:p>
    <w:p w:rsidR="001403A5" w:rsidRPr="00EA655A" w:rsidRDefault="001403A5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color w:val="000000"/>
          <w:sz w:val="20"/>
          <w:szCs w:val="20"/>
        </w:rPr>
        <w:t>14.</w:t>
      </w:r>
      <w:r>
        <w:rPr>
          <w:rFonts w:ascii="Arial" w:hAnsi="Arial" w:cs="Arial"/>
          <w:sz w:val="20"/>
          <w:szCs w:val="20"/>
        </w:rPr>
        <w:t xml:space="preserve">   </w:t>
      </w:r>
      <w:r w:rsidRPr="00EA655A">
        <w:rPr>
          <w:rFonts w:ascii="Arial" w:hAnsi="Arial" w:cs="Arial"/>
          <w:sz w:val="20"/>
          <w:szCs w:val="20"/>
        </w:rPr>
        <w:t>Komşu komşunun külüne muhtaçtır.</w:t>
      </w:r>
    </w:p>
    <w:p w:rsidR="001403A5" w:rsidRPr="00EA655A" w:rsidRDefault="001403A5" w:rsidP="00EA65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EA655A">
        <w:rPr>
          <w:rFonts w:ascii="Arial" w:hAnsi="Arial" w:cs="Arial"/>
          <w:sz w:val="20"/>
          <w:szCs w:val="20"/>
        </w:rPr>
        <w:t>Bir elin nesi var, iki elin sesi var.</w:t>
      </w:r>
    </w:p>
    <w:p w:rsidR="001403A5" w:rsidRPr="00A6633F" w:rsidRDefault="001403A5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Yukarıdaki atasözleri hangi konu ile</w:t>
      </w:r>
    </w:p>
    <w:p w:rsidR="001403A5" w:rsidRPr="00A6633F" w:rsidRDefault="001403A5" w:rsidP="00EA655A">
      <w:pPr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ilgilidir?</w:t>
      </w:r>
    </w:p>
    <w:p w:rsidR="001403A5" w:rsidRPr="009D75C5" w:rsidRDefault="001403A5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>A</w:t>
      </w:r>
      <w:r w:rsidRPr="009D75C5">
        <w:rPr>
          <w:rFonts w:ascii="Arial" w:hAnsi="Arial" w:cs="Arial"/>
          <w:sz w:val="20"/>
          <w:szCs w:val="20"/>
          <w:u w:val="single"/>
        </w:rPr>
        <w:t>. Yardımlaşma</w:t>
      </w:r>
    </w:p>
    <w:p w:rsidR="001403A5" w:rsidRPr="00EA655A" w:rsidRDefault="001403A5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EA655A">
        <w:rPr>
          <w:rFonts w:ascii="Arial" w:hAnsi="Arial" w:cs="Arial"/>
          <w:sz w:val="20"/>
          <w:szCs w:val="20"/>
        </w:rPr>
        <w:t>Çalışma</w:t>
      </w:r>
    </w:p>
    <w:p w:rsidR="001403A5" w:rsidRPr="00EA655A" w:rsidRDefault="001403A5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EA655A">
        <w:rPr>
          <w:rFonts w:ascii="Arial" w:hAnsi="Arial" w:cs="Arial"/>
          <w:sz w:val="20"/>
          <w:szCs w:val="20"/>
        </w:rPr>
        <w:t>Tutumluluk</w:t>
      </w:r>
    </w:p>
    <w:p w:rsidR="001403A5" w:rsidRDefault="001403A5" w:rsidP="00EA655A">
      <w:pPr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EA655A">
        <w:rPr>
          <w:rFonts w:ascii="Arial" w:hAnsi="Arial" w:cs="Arial"/>
          <w:sz w:val="20"/>
          <w:szCs w:val="20"/>
        </w:rPr>
        <w:t>Doğruluk</w:t>
      </w:r>
    </w:p>
    <w:p w:rsidR="001403A5" w:rsidRDefault="001403A5" w:rsidP="00EA655A">
      <w:pPr>
        <w:rPr>
          <w:rFonts w:ascii="Arial" w:hAnsi="Arial" w:cs="Arial"/>
          <w:sz w:val="20"/>
          <w:szCs w:val="20"/>
        </w:rPr>
      </w:pP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06D7C">
        <w:rPr>
          <w:rFonts w:ascii="Arial" w:hAnsi="Arial" w:cs="Arial"/>
          <w:sz w:val="20"/>
          <w:szCs w:val="20"/>
        </w:rPr>
        <w:t>Ağaçların yaprakları sararmış, havalar ise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soğumaya başlamıştı. Okuldan geldiğimde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köyde yaşayan dedemin hastalandığı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haberi geldi. Bir saat içerisinde hazırlanarak</w:t>
      </w:r>
    </w:p>
    <w:p w:rsidR="001403A5" w:rsidRDefault="001403A5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annem, babam ve ben yola çıktık.</w:t>
      </w: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Yukarıdaki anlatımda hangi sorunun</w:t>
      </w:r>
    </w:p>
    <w:p w:rsidR="001403A5" w:rsidRPr="00A6633F" w:rsidRDefault="001403A5" w:rsidP="00306D7C">
      <w:pPr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cevabı vardır?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306D7C">
        <w:rPr>
          <w:rFonts w:ascii="Arial" w:hAnsi="Arial" w:cs="Arial"/>
          <w:sz w:val="20"/>
          <w:szCs w:val="20"/>
        </w:rPr>
        <w:t>Aile hangi taşıt çeşidi ile yola çıkıyor?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306D7C">
        <w:rPr>
          <w:rFonts w:ascii="Arial" w:hAnsi="Arial" w:cs="Arial"/>
          <w:sz w:val="20"/>
          <w:szCs w:val="20"/>
        </w:rPr>
        <w:t>Çocuğun okuduğu okulun adı nedir?</w:t>
      </w:r>
    </w:p>
    <w:p w:rsidR="001403A5" w:rsidRPr="009D75C5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C. </w:t>
      </w:r>
      <w:r w:rsidRPr="009D75C5">
        <w:rPr>
          <w:rFonts w:ascii="Arial" w:hAnsi="Arial" w:cs="Arial"/>
          <w:sz w:val="20"/>
          <w:szCs w:val="20"/>
          <w:u w:val="single"/>
        </w:rPr>
        <w:t>Çocuğun dedesi hangi mevsimde</w:t>
      </w:r>
    </w:p>
    <w:p w:rsidR="001403A5" w:rsidRPr="009D75C5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sz w:val="20"/>
          <w:szCs w:val="20"/>
          <w:u w:val="single"/>
        </w:rPr>
        <w:t>hastalanıyor?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306D7C">
        <w:rPr>
          <w:rFonts w:ascii="Arial" w:hAnsi="Arial" w:cs="Arial"/>
          <w:sz w:val="20"/>
          <w:szCs w:val="20"/>
        </w:rPr>
        <w:t>Çocuk, dedesinin hastalandığını</w:t>
      </w:r>
    </w:p>
    <w:p w:rsidR="001403A5" w:rsidRDefault="001403A5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kimden öğrendi?</w:t>
      </w:r>
    </w:p>
    <w:p w:rsidR="001403A5" w:rsidRDefault="001403A5" w:rsidP="00306D7C">
      <w:pPr>
        <w:rPr>
          <w:rFonts w:ascii="Arial" w:hAnsi="Arial" w:cs="Arial"/>
          <w:sz w:val="20"/>
          <w:szCs w:val="20"/>
        </w:rPr>
      </w:pP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6633F">
        <w:rPr>
          <w:rFonts w:ascii="Arial" w:hAnsi="Arial" w:cs="Arial"/>
          <w:b/>
          <w:bCs/>
          <w:color w:val="000000"/>
          <w:sz w:val="20"/>
          <w:szCs w:val="20"/>
        </w:rPr>
        <w:t>16. Okulumuzda kuraları çekilen voleybol</w:t>
      </w:r>
    </w:p>
    <w:p w:rsidR="001403A5" w:rsidRPr="00A6633F" w:rsidRDefault="001403A5" w:rsidP="00306D7C">
      <w:pPr>
        <w:rPr>
          <w:rFonts w:ascii="Arial" w:hAnsi="Arial" w:cs="Arial"/>
          <w:b/>
          <w:bCs/>
          <w:color w:val="666666"/>
          <w:sz w:val="20"/>
          <w:szCs w:val="20"/>
        </w:rPr>
      </w:pPr>
      <w:r w:rsidRPr="00A6633F">
        <w:rPr>
          <w:rFonts w:ascii="Arial" w:hAnsi="Arial" w:cs="Arial"/>
          <w:b/>
          <w:bCs/>
          <w:color w:val="000000"/>
          <w:sz w:val="20"/>
          <w:szCs w:val="20"/>
        </w:rPr>
        <w:t xml:space="preserve">karşılaşmaları </w:t>
      </w:r>
      <w:r w:rsidRPr="00A6633F">
        <w:rPr>
          <w:rFonts w:ascii="Arial" w:hAnsi="Arial" w:cs="Arial"/>
          <w:b/>
          <w:bCs/>
          <w:color w:val="666666"/>
          <w:sz w:val="20"/>
          <w:szCs w:val="20"/>
        </w:rPr>
        <w:t>.....................................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Yukarıdaki cümle hangi ifade ile tamamlanırsa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eylemin gelecekte yapılacağı</w:t>
      </w:r>
    </w:p>
    <w:p w:rsidR="001403A5" w:rsidRPr="00306D7C" w:rsidRDefault="001403A5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anlaşılır?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306D7C">
        <w:rPr>
          <w:rFonts w:ascii="Arial" w:hAnsi="Arial" w:cs="Arial"/>
          <w:sz w:val="20"/>
          <w:szCs w:val="20"/>
        </w:rPr>
        <w:t>başladı.</w:t>
      </w:r>
    </w:p>
    <w:p w:rsidR="001403A5" w:rsidRPr="00306D7C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306D7C">
        <w:rPr>
          <w:rFonts w:ascii="Arial" w:hAnsi="Arial" w:cs="Arial"/>
          <w:sz w:val="20"/>
          <w:szCs w:val="20"/>
        </w:rPr>
        <w:t>başlıyor.</w:t>
      </w:r>
    </w:p>
    <w:p w:rsidR="001403A5" w:rsidRPr="009D75C5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C. </w:t>
      </w:r>
      <w:r w:rsidRPr="009D75C5">
        <w:rPr>
          <w:rFonts w:ascii="Arial" w:hAnsi="Arial" w:cs="Arial"/>
          <w:sz w:val="20"/>
          <w:szCs w:val="20"/>
          <w:u w:val="single"/>
        </w:rPr>
        <w:t>başlayacak.</w:t>
      </w:r>
    </w:p>
    <w:p w:rsidR="001403A5" w:rsidRDefault="001403A5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306D7C">
        <w:rPr>
          <w:rFonts w:ascii="Arial" w:hAnsi="Arial" w:cs="Arial"/>
          <w:sz w:val="20"/>
          <w:szCs w:val="20"/>
        </w:rPr>
        <w:t>başlamış.</w:t>
      </w:r>
    </w:p>
    <w:p w:rsidR="001403A5" w:rsidRDefault="001403A5" w:rsidP="00306D7C">
      <w:pPr>
        <w:rPr>
          <w:rFonts w:ascii="Arial" w:hAnsi="Arial" w:cs="Arial"/>
          <w:sz w:val="20"/>
          <w:szCs w:val="20"/>
        </w:rPr>
      </w:pP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17. Aşağıdaki cümlelerin hangisinde</w:t>
      </w: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“</w:t>
      </w:r>
      <w:r w:rsidRPr="00A6633F">
        <w:rPr>
          <w:rFonts w:ascii="Arial" w:hAnsi="Arial" w:cs="Arial"/>
          <w:sz w:val="20"/>
          <w:szCs w:val="20"/>
        </w:rPr>
        <w:t>yağlamak</w:t>
      </w:r>
      <w:r w:rsidRPr="00A6633F">
        <w:rPr>
          <w:rFonts w:ascii="Arial" w:hAnsi="Arial" w:cs="Arial"/>
          <w:b/>
          <w:bCs/>
          <w:sz w:val="20"/>
          <w:szCs w:val="20"/>
        </w:rPr>
        <w:t>” kelimesi mecaz anlamda</w:t>
      </w:r>
    </w:p>
    <w:p w:rsidR="001403A5" w:rsidRPr="00A6633F" w:rsidRDefault="001403A5" w:rsidP="00306D7C">
      <w:pPr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kullanılmıştır?</w:t>
      </w: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Babam dikiş makinesini yağladı.</w:t>
      </w: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Saç yağlanmasının nasıl önlenir?</w:t>
      </w:r>
    </w:p>
    <w:p w:rsidR="001403A5" w:rsidRPr="00A6633F" w:rsidRDefault="001403A5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Eti yağlayıp fırına koyduk.</w:t>
      </w:r>
    </w:p>
    <w:p w:rsidR="001403A5" w:rsidRPr="009D75C5" w:rsidRDefault="001403A5" w:rsidP="00306D7C">
      <w:pPr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D. </w:t>
      </w:r>
      <w:r w:rsidRPr="009D75C5">
        <w:rPr>
          <w:rFonts w:ascii="Arial" w:hAnsi="Arial" w:cs="Arial"/>
          <w:sz w:val="20"/>
          <w:szCs w:val="20"/>
          <w:u w:val="single"/>
        </w:rPr>
        <w:t>Sen de tabanları yağlayıp kaçtın.</w:t>
      </w:r>
    </w:p>
    <w:p w:rsidR="001403A5" w:rsidRPr="00A6633F" w:rsidRDefault="001403A5" w:rsidP="00306D7C">
      <w:pPr>
        <w:rPr>
          <w:rFonts w:ascii="Arial" w:hAnsi="Arial" w:cs="Arial"/>
          <w:color w:val="000000"/>
          <w:sz w:val="20"/>
          <w:szCs w:val="20"/>
        </w:rPr>
      </w:pP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18.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A6633F">
        <w:rPr>
          <w:rFonts w:ascii="Arial" w:hAnsi="Arial" w:cs="Arial"/>
          <w:sz w:val="20"/>
          <w:szCs w:val="20"/>
        </w:rPr>
        <w:t>Kekik, yavşan kokar dağda;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A6633F">
        <w:rPr>
          <w:rFonts w:ascii="Arial" w:hAnsi="Arial" w:cs="Arial"/>
          <w:sz w:val="20"/>
          <w:szCs w:val="20"/>
        </w:rPr>
        <w:t>Kayısı, elma, üzüm bağda…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A6633F">
        <w:rPr>
          <w:rFonts w:ascii="Arial" w:hAnsi="Arial" w:cs="Arial"/>
          <w:sz w:val="20"/>
          <w:szCs w:val="20"/>
        </w:rPr>
        <w:t>Hele bugün, yeni çağda…</w:t>
      </w:r>
    </w:p>
    <w:p w:rsidR="001403A5" w:rsidRDefault="001403A5" w:rsidP="00A663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A6633F">
        <w:rPr>
          <w:rFonts w:ascii="Arial" w:hAnsi="Arial" w:cs="Arial"/>
          <w:sz w:val="20"/>
          <w:szCs w:val="20"/>
        </w:rPr>
        <w:t>Ne güzeldir, Türkiye’miz!</w:t>
      </w:r>
    </w:p>
    <w:p w:rsidR="001403A5" w:rsidRPr="00A6633F" w:rsidRDefault="001403A5" w:rsidP="00A6633F">
      <w:pPr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Yukarıdaki şiirin ana duygusu nedir?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Vatan hasreti</w:t>
      </w:r>
    </w:p>
    <w:p w:rsidR="001403A5" w:rsidRPr="009D75C5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B. </w:t>
      </w:r>
      <w:r w:rsidRPr="009D75C5">
        <w:rPr>
          <w:rFonts w:ascii="Arial" w:hAnsi="Arial" w:cs="Arial"/>
          <w:sz w:val="20"/>
          <w:szCs w:val="20"/>
          <w:u w:val="single"/>
        </w:rPr>
        <w:t>Yurt sevgisi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Dağların güzelliği</w:t>
      </w:r>
    </w:p>
    <w:p w:rsidR="001403A5" w:rsidRDefault="001403A5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Tarımın önemi</w:t>
      </w:r>
    </w:p>
    <w:p w:rsidR="001403A5" w:rsidRDefault="001403A5" w:rsidP="00A6633F">
      <w:pPr>
        <w:rPr>
          <w:rFonts w:ascii="Arial" w:hAnsi="Arial" w:cs="Arial"/>
          <w:sz w:val="20"/>
          <w:szCs w:val="20"/>
        </w:rPr>
      </w:pPr>
    </w:p>
    <w:p w:rsidR="001403A5" w:rsidRPr="00A6633F" w:rsidRDefault="001403A5" w:rsidP="00A6633F">
      <w:pPr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19. Aşağıdaki bilgilerden hangisi yanlıştır?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Kısa çizgi, ilişkili sözcükler arasında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kullanılır.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Kesme işareti, özel adlara gelen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iyelik, bildirme ve durum eklerini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ayırmada kullanılır.</w:t>
      </w:r>
    </w:p>
    <w:p w:rsidR="001403A5" w:rsidRPr="009D75C5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C. </w:t>
      </w:r>
      <w:r w:rsidRPr="009D75C5">
        <w:rPr>
          <w:rFonts w:ascii="Arial" w:hAnsi="Arial" w:cs="Arial"/>
          <w:sz w:val="20"/>
          <w:szCs w:val="20"/>
          <w:u w:val="single"/>
        </w:rPr>
        <w:t>Tırnak işareti, bir önceki kavramı</w:t>
      </w:r>
    </w:p>
    <w:p w:rsidR="001403A5" w:rsidRPr="009D75C5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sz w:val="20"/>
          <w:szCs w:val="20"/>
          <w:u w:val="single"/>
        </w:rPr>
        <w:t>açıklamada kullanılır.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Uzun çizgi, konuşmaları belirtmede</w:t>
      </w:r>
    </w:p>
    <w:p w:rsidR="001403A5" w:rsidRDefault="001403A5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kullanılır.</w:t>
      </w:r>
    </w:p>
    <w:p w:rsidR="001403A5" w:rsidRDefault="001403A5" w:rsidP="00A6633F">
      <w:pPr>
        <w:rPr>
          <w:rFonts w:ascii="Arial" w:hAnsi="Arial" w:cs="Arial"/>
          <w:sz w:val="20"/>
          <w:szCs w:val="20"/>
        </w:rPr>
      </w:pP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20.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6633F">
        <w:rPr>
          <w:rFonts w:ascii="Arial" w:hAnsi="Arial" w:cs="Arial"/>
          <w:sz w:val="20"/>
          <w:szCs w:val="20"/>
        </w:rPr>
        <w:t>Bu kış ekmek fiyatları artmayacak hatta</w:t>
      </w:r>
    </w:p>
    <w:p w:rsidR="001403A5" w:rsidRPr="00A6633F" w:rsidRDefault="001403A5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düşecekmiş.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Yukarıdaki cümle hangi konuya örnek</w:t>
      </w:r>
    </w:p>
    <w:p w:rsidR="001403A5" w:rsidRPr="00A6633F" w:rsidRDefault="001403A5" w:rsidP="00A6633F">
      <w:pPr>
        <w:rPr>
          <w:rFonts w:ascii="Arial" w:hAnsi="Arial" w:cs="Arial"/>
          <w:b/>
          <w:bCs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>olarak verilir?</w:t>
      </w:r>
    </w:p>
    <w:p w:rsidR="001403A5" w:rsidRPr="009D75C5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D75C5">
        <w:rPr>
          <w:rFonts w:ascii="Arial" w:hAnsi="Arial" w:cs="Arial"/>
          <w:b/>
          <w:bCs/>
          <w:sz w:val="20"/>
          <w:szCs w:val="20"/>
          <w:u w:val="single"/>
        </w:rPr>
        <w:t xml:space="preserve">A. </w:t>
      </w:r>
      <w:r w:rsidRPr="009D75C5">
        <w:rPr>
          <w:rFonts w:ascii="Arial" w:hAnsi="Arial" w:cs="Arial"/>
          <w:sz w:val="20"/>
          <w:szCs w:val="20"/>
          <w:u w:val="single"/>
        </w:rPr>
        <w:t>Destekleyici ve açıklayıcı ifadeler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Farklı düşünmeye yönlendiren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ifadeler</w:t>
      </w:r>
    </w:p>
    <w:p w:rsidR="001403A5" w:rsidRPr="00A6633F" w:rsidRDefault="001403A5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Betimleyen ve tanımlayan ifadeler</w:t>
      </w:r>
    </w:p>
    <w:p w:rsidR="001403A5" w:rsidRPr="00A6633F" w:rsidRDefault="001403A5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Özetleyen ve sonuç bildiren ifadeler</w:t>
      </w:r>
    </w:p>
    <w:p w:rsidR="001403A5" w:rsidRDefault="001403A5" w:rsidP="00C6794F">
      <w:pPr>
        <w:rPr>
          <w:rFonts w:ascii="Arial" w:hAnsi="Arial" w:cs="Arial"/>
          <w:sz w:val="20"/>
          <w:szCs w:val="20"/>
        </w:rPr>
      </w:pPr>
    </w:p>
    <w:p w:rsidR="001403A5" w:rsidRDefault="001403A5" w:rsidP="00C6794F">
      <w:pPr>
        <w:rPr>
          <w:rFonts w:ascii="Arial" w:hAnsi="Arial" w:cs="Arial"/>
          <w:sz w:val="20"/>
          <w:szCs w:val="20"/>
        </w:rPr>
      </w:pPr>
    </w:p>
    <w:p w:rsidR="001403A5" w:rsidRDefault="001403A5" w:rsidP="00C679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soru 5 Puandır.</w:t>
      </w:r>
    </w:p>
    <w:p w:rsidR="001403A5" w:rsidRPr="00C6794F" w:rsidRDefault="001403A5" w:rsidP="00C679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BAŞARILAR.</w:t>
      </w:r>
    </w:p>
    <w:sectPr w:rsidR="001403A5" w:rsidRPr="00C6794F" w:rsidSect="00D815A3">
      <w:type w:val="continuous"/>
      <w:pgSz w:w="11906" w:h="16838"/>
      <w:pgMar w:top="567" w:right="284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OTF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94F"/>
    <w:rsid w:val="00087A33"/>
    <w:rsid w:val="00123EB2"/>
    <w:rsid w:val="001403A5"/>
    <w:rsid w:val="001412C1"/>
    <w:rsid w:val="001D6729"/>
    <w:rsid w:val="00252401"/>
    <w:rsid w:val="00306D7C"/>
    <w:rsid w:val="003B2DE5"/>
    <w:rsid w:val="003C39E6"/>
    <w:rsid w:val="004204BC"/>
    <w:rsid w:val="005740E9"/>
    <w:rsid w:val="005974F4"/>
    <w:rsid w:val="005C2AAC"/>
    <w:rsid w:val="0064794F"/>
    <w:rsid w:val="006F0414"/>
    <w:rsid w:val="00812E34"/>
    <w:rsid w:val="00864682"/>
    <w:rsid w:val="00901039"/>
    <w:rsid w:val="009D75C5"/>
    <w:rsid w:val="00A6633F"/>
    <w:rsid w:val="00AE083F"/>
    <w:rsid w:val="00C30EF3"/>
    <w:rsid w:val="00C411C5"/>
    <w:rsid w:val="00C6794F"/>
    <w:rsid w:val="00CA65D9"/>
    <w:rsid w:val="00D63192"/>
    <w:rsid w:val="00D815A3"/>
    <w:rsid w:val="00EA655A"/>
    <w:rsid w:val="00F31BEF"/>
    <w:rsid w:val="00F32C3E"/>
    <w:rsid w:val="00FE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A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918</Words>
  <Characters>5235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edanur</cp:lastModifiedBy>
  <cp:revision>19</cp:revision>
  <dcterms:created xsi:type="dcterms:W3CDTF">2014-03-20T15:18:00Z</dcterms:created>
  <dcterms:modified xsi:type="dcterms:W3CDTF">2015-03-03T12:06:00Z</dcterms:modified>
</cp:coreProperties>
</file>